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EDF5" w14:textId="77777777" w:rsidR="008C43B6" w:rsidRDefault="008C43B6" w:rsidP="008C4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MACHOT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8727F23" w14:textId="77777777" w:rsidR="008C43B6" w:rsidRDefault="008C43B6" w:rsidP="008C43B6">
      <w:pPr>
        <w:pStyle w:val="NoSpacing"/>
        <w:rPr>
          <w:rFonts w:cs="Times New Roman"/>
          <w:szCs w:val="24"/>
        </w:rPr>
      </w:pPr>
    </w:p>
    <w:p w14:paraId="7B841EDA" w14:textId="77777777" w:rsidR="008C43B6" w:rsidRDefault="008C43B6" w:rsidP="008C43B6">
      <w:pPr>
        <w:pStyle w:val="NoSpacing"/>
        <w:rPr>
          <w:rFonts w:cs="Times New Roman"/>
          <w:szCs w:val="24"/>
        </w:rPr>
      </w:pPr>
    </w:p>
    <w:p w14:paraId="16A099CB" w14:textId="77777777" w:rsidR="008C43B6" w:rsidRDefault="008C43B6" w:rsidP="008C4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Oct.1432</w:t>
      </w:r>
      <w:r>
        <w:rPr>
          <w:rFonts w:cs="Times New Roman"/>
          <w:szCs w:val="24"/>
        </w:rPr>
        <w:tab/>
        <w:t>Richard Park of Watford(q.v.) made him one of his executors.</w:t>
      </w:r>
    </w:p>
    <w:p w14:paraId="2A38B952" w14:textId="77777777" w:rsidR="008C43B6" w:rsidRDefault="008C43B6" w:rsidP="008C4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p.315)</w:t>
      </w:r>
    </w:p>
    <w:p w14:paraId="5D2A3795" w14:textId="77777777" w:rsidR="008C43B6" w:rsidRDefault="008C43B6" w:rsidP="008C43B6">
      <w:pPr>
        <w:pStyle w:val="NoSpacing"/>
        <w:rPr>
          <w:rFonts w:cs="Times New Roman"/>
          <w:szCs w:val="24"/>
        </w:rPr>
      </w:pPr>
    </w:p>
    <w:p w14:paraId="37A34332" w14:textId="77777777" w:rsidR="008C43B6" w:rsidRDefault="008C43B6" w:rsidP="008C43B6">
      <w:pPr>
        <w:pStyle w:val="NoSpacing"/>
        <w:rPr>
          <w:rFonts w:cs="Times New Roman"/>
          <w:szCs w:val="24"/>
        </w:rPr>
      </w:pPr>
    </w:p>
    <w:p w14:paraId="0D559681" w14:textId="77777777" w:rsidR="008C43B6" w:rsidRDefault="008C43B6" w:rsidP="008C4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2CE9C9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87996" w14:textId="77777777" w:rsidR="008C43B6" w:rsidRDefault="008C43B6" w:rsidP="009139A6">
      <w:r>
        <w:separator/>
      </w:r>
    </w:p>
  </w:endnote>
  <w:endnote w:type="continuationSeparator" w:id="0">
    <w:p w14:paraId="7E0DA8ED" w14:textId="77777777" w:rsidR="008C43B6" w:rsidRDefault="008C43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B2B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3C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D4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8F849" w14:textId="77777777" w:rsidR="008C43B6" w:rsidRDefault="008C43B6" w:rsidP="009139A6">
      <w:r>
        <w:separator/>
      </w:r>
    </w:p>
  </w:footnote>
  <w:footnote w:type="continuationSeparator" w:id="0">
    <w:p w14:paraId="0E17281C" w14:textId="77777777" w:rsidR="008C43B6" w:rsidRDefault="008C43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D7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C5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2B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B6"/>
    <w:rsid w:val="000666E0"/>
    <w:rsid w:val="002510B7"/>
    <w:rsid w:val="005C130B"/>
    <w:rsid w:val="00826F5C"/>
    <w:rsid w:val="008C43B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C7C1A"/>
  <w15:chartTrackingRefBased/>
  <w15:docId w15:val="{E9113230-06A6-4A1A-9274-48BE09F9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2023-01-08T19:54:00Z</dcterms:created>
  <dcterms:modified xsi:type="dcterms:W3CDTF">2023-01-08T19:55:00Z</dcterms:modified>
</cp:coreProperties>
</file>